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Lewes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Lewes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Lewes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Lewes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Lewes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Lewes are estimated to have a score of 1-2 on the PGSI (low-risk gambling), whilst </w:t>
      </w:r>
      <w:r w:rsidRPr="00773DF7">
        <w:rPr>
          <w:rFonts w:ascii="Libre Franklin Light" w:hAnsi="Libre Franklin Light" w:cs="Calibri Light"/>
          <w:b/>
          <w:bCs/>
          <w:color w:val="C45911" w:themeColor="accent2" w:themeShade="BF"/>
        </w:rPr>
        <w:t xml:space="preserve">2.3%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46.2% </w:t>
      </w:r>
      <w:r w:rsidRPr="004747BF">
        <w:rPr>
          <w:rFonts w:ascii="Libre Franklin Light" w:eastAsia="Times New Roman" w:hAnsi="Libre Franklin Light" w:cs="Calibri Light"/>
        </w:rPr>
        <w:t xml:space="preserve">of those respondents classified as PGSI 8+ in Lewes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Lewes is estimated to be </w:t>
      </w:r>
      <w:r w:rsidRPr="00773DF7">
        <w:rPr>
          <w:rFonts w:ascii="Libre Franklin Light" w:eastAsia="Times New Roman" w:hAnsi="Libre Franklin Light" w:cs="Calibri Light"/>
          <w:b/>
          <w:bCs/>
          <w:color w:val="C45911" w:themeColor="accent2" w:themeShade="BF"/>
        </w:rPr>
        <w:t xml:space="preserve">£1,052,892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Lewes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Lewes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Lewes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Lewes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we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Lewes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we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Lewes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Lewes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we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Lewes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Lewes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Lewes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Lewes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Lewes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Lewes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£1,052,892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Lewes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£17,150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£354,669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£25,407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£7,146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£13,101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£635,419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£1,052,892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Lewes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Lewes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Lewes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Lewes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Lewes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Lewes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Lewes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Lewes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98A3D84-3C11-4D69-999D-CE954AF3F0E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